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B854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4D3502EE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05BE5455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71B5FB9F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6D82EC2F" w14:textId="77777777" w:rsidR="00177998" w:rsidRPr="00A87614" w:rsidRDefault="00D258CA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024BF5">
        <w:rPr>
          <w:rFonts w:ascii="Times New Roman" w:hAnsi="Times New Roman"/>
          <w:smallCaps/>
          <w:noProof/>
          <w:sz w:val="20"/>
        </w:rPr>
        <w:t>15 December, 2017</w:t>
      </w:r>
      <w:r>
        <w:rPr>
          <w:rFonts w:ascii="Times New Roman" w:hAnsi="Times New Roman"/>
          <w:smallCaps/>
          <w:sz w:val="20"/>
        </w:rPr>
        <w:fldChar w:fldCharType="end"/>
      </w:r>
    </w:p>
    <w:p w14:paraId="52ABB6CB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20905CFE" w14:textId="77777777" w:rsidR="00CC53B6" w:rsidRDefault="00CC53B6" w:rsidP="007C7A69">
      <w:pPr>
        <w:jc w:val="both"/>
        <w:rPr>
          <w:rFonts w:ascii="Times New Roman" w:hAnsi="Times New Roman"/>
          <w:szCs w:val="24"/>
        </w:rPr>
      </w:pPr>
    </w:p>
    <w:p w14:paraId="5D4C4E8B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536E1545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ascii="Times New Roman" w:hAnsi="Times New Roman"/>
          <w:szCs w:val="24"/>
        </w:rPr>
        <w:t>Luis Hernandez</w:t>
      </w:r>
    </w:p>
    <w:p w14:paraId="4132CBB0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14:paraId="54BCEDB0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Kapaa, HI  96746</w:t>
      </w:r>
    </w:p>
    <w:p w14:paraId="6EF74F1A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20A2944E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Luis &amp; Angela:</w:t>
      </w:r>
    </w:p>
    <w:p w14:paraId="1820318E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2619D76D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Form G-28, Notice of Entry of Appearance as Attorney for </w:t>
      </w:r>
      <w:r>
        <w:rPr>
          <w:rFonts w:ascii="Times New Roman" w:hAnsi="Times New Roman"/>
          <w:i/>
          <w:szCs w:val="24"/>
        </w:rPr>
        <w:t>each</w:t>
      </w:r>
      <w:r>
        <w:rPr>
          <w:rFonts w:ascii="Times New Roman" w:hAnsi="Times New Roman"/>
          <w:szCs w:val="24"/>
        </w:rPr>
        <w:t xml:space="preserve"> of you.</w:t>
      </w:r>
    </w:p>
    <w:p w14:paraId="486A24F9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2B193D06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Please </w:t>
      </w:r>
      <w:r>
        <w:rPr>
          <w:rFonts w:ascii="Times New Roman" w:hAnsi="Times New Roman"/>
          <w:i/>
          <w:szCs w:val="24"/>
        </w:rPr>
        <w:t>carefully review</w:t>
      </w:r>
      <w:r>
        <w:rPr>
          <w:rFonts w:ascii="Times New Roman" w:hAnsi="Times New Roman"/>
          <w:szCs w:val="24"/>
        </w:rPr>
        <w:t>; confirm that all information is true and accurate; if so, please sign where indicated and mail the signed forms back to our office as soon as possible in the self-addressed, stamped envelope.</w:t>
      </w:r>
    </w:p>
    <w:p w14:paraId="0246DD7C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73AB8A67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questions, please contact me at (206) 979-3514.</w:t>
      </w:r>
    </w:p>
    <w:p w14:paraId="16E97FA5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16D2887A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As soon as I receive these forms, then I will provide them to the National Visa Center, as they have requested.</w:t>
      </w:r>
    </w:p>
    <w:p w14:paraId="25CA7841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63741779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77B57032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069E15F2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79BC880D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50BC6231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660FDB39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095A095B" w14:textId="77777777" w:rsidR="00024BF5" w:rsidRPr="00024BF5" w:rsidRDefault="00024BF5" w:rsidP="007C7A69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Enclosures</w:t>
      </w:r>
    </w:p>
    <w:sectPr w:rsidR="00024BF5" w:rsidRPr="00024BF5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AB37E" w14:textId="77777777" w:rsidR="00965A5D" w:rsidRDefault="00965A5D">
      <w:r>
        <w:separator/>
      </w:r>
    </w:p>
  </w:endnote>
  <w:endnote w:type="continuationSeparator" w:id="0">
    <w:p w14:paraId="7232C006" w14:textId="77777777" w:rsidR="00965A5D" w:rsidRDefault="0096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AA991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4D87DA0B" w14:textId="77777777" w:rsidR="00A53D73" w:rsidRDefault="00535A69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</w:t>
    </w:r>
    <w:r w:rsidR="00626345">
      <w:rPr>
        <w:rFonts w:ascii="Garamond" w:hAnsi="Garamond"/>
        <w:b/>
        <w:i/>
        <w:sz w:val="18"/>
      </w:rPr>
      <w:t>nium Tower</w:t>
    </w:r>
    <w:r w:rsidR="00177998">
      <w:rPr>
        <w:rFonts w:ascii="Garamond" w:hAnsi="Garamond"/>
        <w:b/>
        <w:i/>
        <w:sz w:val="18"/>
      </w:rPr>
      <w:t xml:space="preserve"> </w:t>
    </w:r>
    <w:r w:rsidR="00B14164">
      <w:rPr>
        <w:rFonts w:ascii="Garamond" w:hAnsi="Garamond"/>
        <w:b/>
        <w:i/>
        <w:sz w:val="18"/>
      </w:rPr>
      <w:t xml:space="preserve">   </w:t>
    </w:r>
    <w:r w:rsidR="00567FF2">
      <w:rPr>
        <w:rFonts w:ascii="Garamond" w:hAnsi="Garamond"/>
        <w:b/>
        <w:i/>
        <w:sz w:val="18"/>
      </w:rPr>
      <w:t>719 Second Avenue</w:t>
    </w:r>
  </w:p>
  <w:p w14:paraId="6FC4C4F0" w14:textId="77777777" w:rsidR="00177998" w:rsidRDefault="0062634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Seattle, Washington  98104</w:t>
    </w:r>
    <w:r w:rsidR="00177998">
      <w:rPr>
        <w:rFonts w:ascii="Garamond" w:hAnsi="Garamond"/>
        <w:b/>
        <w:i/>
        <w:sz w:val="18"/>
      </w:rPr>
      <w:t xml:space="preserve">   </w:t>
    </w:r>
  </w:p>
  <w:p w14:paraId="6AC42F6F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</w:t>
    </w:r>
    <w:r w:rsidR="00B14164">
      <w:rPr>
        <w:rFonts w:ascii="Garamond" w:hAnsi="Garamond"/>
        <w:b/>
        <w:i/>
        <w:sz w:val="18"/>
      </w:rPr>
      <w:t xml:space="preserve">   206.770.7215 (fax)</w:t>
    </w:r>
  </w:p>
  <w:p w14:paraId="035CA618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45CA86F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41B66944" w14:textId="1B5895C9" w:rsidR="00177998" w:rsidRDefault="00024BF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4351597" wp14:editId="744F2558">
              <wp:simplePos x="0" y="0"/>
              <wp:positionH relativeFrom="column">
                <wp:posOffset>-868045</wp:posOffset>
              </wp:positionH>
              <wp:positionV relativeFrom="page">
                <wp:posOffset>9418320</wp:posOffset>
              </wp:positionV>
              <wp:extent cx="1920240" cy="258445"/>
              <wp:effectExtent l="0" t="0" r="10160" b="0"/>
              <wp:wrapTight wrapText="bothSides">
                <wp:wrapPolygon edited="0">
                  <wp:start x="0" y="0"/>
                  <wp:lineTo x="0" y="19106"/>
                  <wp:lineTo x="21429" y="19106"/>
                  <wp:lineTo x="21429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A346C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258CA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258CA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024BF5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258CA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5809E2BB" w14:textId="77777777" w:rsidR="00177998" w:rsidRDefault="00D258CA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177998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CC53B6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Letterhead.docx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0E4C156D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351597"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" o:allowincell="f" stroked="f">
              <v:textbox>
                <w:txbxContent>
                  <w:p w14:paraId="338A346C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258CA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258CA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024BF5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258CA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5809E2BB" w14:textId="77777777" w:rsidR="00177998" w:rsidRDefault="00D258CA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177998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CC53B6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Letterhead.docx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0E4C156D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0DF11F5C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80DDB" w14:textId="77777777" w:rsidR="00965A5D" w:rsidRDefault="00965A5D">
      <w:r>
        <w:separator/>
      </w:r>
    </w:p>
  </w:footnote>
  <w:footnote w:type="continuationSeparator" w:id="0">
    <w:p w14:paraId="0FD6A4B3" w14:textId="77777777" w:rsidR="00965A5D" w:rsidRDefault="00965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1B67"/>
    <w:multiLevelType w:val="multilevel"/>
    <w:tmpl w:val="005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4C5A56"/>
    <w:multiLevelType w:val="multilevel"/>
    <w:tmpl w:val="BB8C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45"/>
    <w:rsid w:val="00024BF5"/>
    <w:rsid w:val="000305AC"/>
    <w:rsid w:val="000A229B"/>
    <w:rsid w:val="00134E24"/>
    <w:rsid w:val="00177998"/>
    <w:rsid w:val="001A784D"/>
    <w:rsid w:val="001C1F65"/>
    <w:rsid w:val="001E173B"/>
    <w:rsid w:val="00276CF9"/>
    <w:rsid w:val="002D2C95"/>
    <w:rsid w:val="00344812"/>
    <w:rsid w:val="00403CFA"/>
    <w:rsid w:val="00515AE0"/>
    <w:rsid w:val="0052414F"/>
    <w:rsid w:val="00535A69"/>
    <w:rsid w:val="00554788"/>
    <w:rsid w:val="00567FF2"/>
    <w:rsid w:val="005B2CE4"/>
    <w:rsid w:val="00626345"/>
    <w:rsid w:val="006A48C8"/>
    <w:rsid w:val="006A6C50"/>
    <w:rsid w:val="006D289A"/>
    <w:rsid w:val="006D5983"/>
    <w:rsid w:val="007C05A7"/>
    <w:rsid w:val="007C7A69"/>
    <w:rsid w:val="008957EE"/>
    <w:rsid w:val="0095749E"/>
    <w:rsid w:val="00965A5D"/>
    <w:rsid w:val="009B1544"/>
    <w:rsid w:val="00A53D73"/>
    <w:rsid w:val="00A72BEF"/>
    <w:rsid w:val="00A87614"/>
    <w:rsid w:val="00A97A98"/>
    <w:rsid w:val="00AC599C"/>
    <w:rsid w:val="00B11FBE"/>
    <w:rsid w:val="00B14164"/>
    <w:rsid w:val="00BC4979"/>
    <w:rsid w:val="00C328D8"/>
    <w:rsid w:val="00C44D79"/>
    <w:rsid w:val="00C604D3"/>
    <w:rsid w:val="00C97721"/>
    <w:rsid w:val="00CC53B6"/>
    <w:rsid w:val="00D258CA"/>
    <w:rsid w:val="00D33870"/>
    <w:rsid w:val="00E408B2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052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7C7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2</TotalTime>
  <Pages>1</Pages>
  <Words>101</Words>
  <Characters>582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Christine A. Phillips</cp:lastModifiedBy>
  <cp:revision>2</cp:revision>
  <cp:lastPrinted>2017-09-21T17:26:00Z</cp:lastPrinted>
  <dcterms:created xsi:type="dcterms:W3CDTF">2017-12-16T02:10:00Z</dcterms:created>
  <dcterms:modified xsi:type="dcterms:W3CDTF">2017-12-16T02:10:00Z</dcterms:modified>
</cp:coreProperties>
</file>